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A72CD" w14:textId="77777777" w:rsidR="00CE69FE" w:rsidRDefault="00CE69FE" w:rsidP="00CE69FE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John WYKES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fl.1484)</w:t>
      </w:r>
    </w:p>
    <w:p w14:paraId="04E2E889" w14:textId="77777777" w:rsidR="00CE69FE" w:rsidRDefault="00CE69FE" w:rsidP="00CE69FE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</w:p>
    <w:p w14:paraId="0FFF7CE1" w14:textId="77777777" w:rsidR="00CE69FE" w:rsidRDefault="00CE69FE" w:rsidP="00CE69FE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</w:p>
    <w:p w14:paraId="5766848D" w14:textId="77777777" w:rsidR="00CE69FE" w:rsidRDefault="00CE69FE" w:rsidP="00CE69FE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Son of Richard Wykes(q.v.).</w:t>
      </w:r>
    </w:p>
    <w:p w14:paraId="12F7F3A3" w14:textId="77777777" w:rsidR="00CE69FE" w:rsidRDefault="00CE69FE" w:rsidP="00CE69FE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1483-5,</w:t>
      </w:r>
    </w:p>
    <w:p w14:paraId="4D4A6298" w14:textId="77777777" w:rsidR="00CE69FE" w:rsidRDefault="00CE69FE" w:rsidP="00CE69FE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pp.21-2)</w:t>
      </w:r>
    </w:p>
    <w:p w14:paraId="39B54BC4" w14:textId="77777777" w:rsidR="00CE69FE" w:rsidRDefault="00CE69FE" w:rsidP="00CE69FE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</w:p>
    <w:p w14:paraId="7B288347" w14:textId="77777777" w:rsidR="00CE69FE" w:rsidRDefault="00CE69FE" w:rsidP="00CE69FE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</w:p>
    <w:p w14:paraId="5C413C45" w14:textId="77777777" w:rsidR="00CE69FE" w:rsidRDefault="00CE69FE" w:rsidP="00CE69FE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ca.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1444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He was born.   (ibid.)</w:t>
      </w:r>
    </w:p>
    <w:p w14:paraId="4DB1F81C" w14:textId="77777777" w:rsidR="00CE69FE" w:rsidRDefault="00CE69FE" w:rsidP="00CE69FE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 Apr.1484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His father died.   (ibid.)</w:t>
      </w:r>
    </w:p>
    <w:p w14:paraId="3F882A3B" w14:textId="77777777" w:rsidR="00CE69FE" w:rsidRDefault="00CE69FE" w:rsidP="00CE69FE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</w:p>
    <w:p w14:paraId="65C8EE07" w14:textId="77777777" w:rsidR="00CE69FE" w:rsidRDefault="00CE69FE" w:rsidP="00CE69FE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</w:p>
    <w:p w14:paraId="68605F27" w14:textId="77777777" w:rsidR="00CE69FE" w:rsidRDefault="00CE69FE" w:rsidP="00CE69FE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24 January 2022</w:t>
      </w:r>
    </w:p>
    <w:p w14:paraId="77AB246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62E7B" w14:textId="77777777" w:rsidR="00CE69FE" w:rsidRDefault="00CE69FE" w:rsidP="009139A6">
      <w:r>
        <w:separator/>
      </w:r>
    </w:p>
  </w:endnote>
  <w:endnote w:type="continuationSeparator" w:id="0">
    <w:p w14:paraId="3488E8FD" w14:textId="77777777" w:rsidR="00CE69FE" w:rsidRDefault="00CE69F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3624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CC7D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29B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19ACD" w14:textId="77777777" w:rsidR="00CE69FE" w:rsidRDefault="00CE69FE" w:rsidP="009139A6">
      <w:r>
        <w:separator/>
      </w:r>
    </w:p>
  </w:footnote>
  <w:footnote w:type="continuationSeparator" w:id="0">
    <w:p w14:paraId="3B855C45" w14:textId="77777777" w:rsidR="00CE69FE" w:rsidRDefault="00CE69F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2097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5CAB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4911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9F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E69FE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97CA0"/>
  <w15:chartTrackingRefBased/>
  <w15:docId w15:val="{9B003AEE-54F4-4D2C-B412-B7CA5DFAF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2022-01-24T14:21:00Z</dcterms:created>
  <dcterms:modified xsi:type="dcterms:W3CDTF">2022-01-24T14:21:00Z</dcterms:modified>
</cp:coreProperties>
</file>